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  <w:u w:val="single"/>
        </w:rPr>
        <w:t>John OSEBARN</w:t>
      </w:r>
      <w:r w:rsidRPr="00D204A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204A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204A2">
        <w:rPr>
          <w:rFonts w:ascii="Times New Roman" w:hAnsi="Times New Roman" w:cs="Times New Roman"/>
          <w:sz w:val="24"/>
          <w:szCs w:val="24"/>
        </w:rPr>
        <w:t>fl.1414)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Clerk.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10 Jun.1414</w:t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Settlement of the action taken by him and John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Bynford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(q.v.) against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Chuderlegh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(q.v.) and his wife, Margaret(q.v.),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deforciants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of 4 tofts,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a mill, one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carucate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and 400 acres of land, 20 acres of meadow, 12 acres of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 xml:space="preserve">wood, 40 acres of pasture and 1d of rent in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Dowlish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Ford, </w:t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Kenn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 xml:space="preserve"> and 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204A2">
        <w:rPr>
          <w:rFonts w:ascii="Times New Roman" w:hAnsi="Times New Roman" w:cs="Times New Roman"/>
          <w:sz w:val="24"/>
          <w:szCs w:val="24"/>
        </w:rPr>
        <w:t>Exminster</w:t>
      </w:r>
      <w:proofErr w:type="spellEnd"/>
      <w:r w:rsidRPr="00D204A2">
        <w:rPr>
          <w:rFonts w:ascii="Times New Roman" w:hAnsi="Times New Roman" w:cs="Times New Roman"/>
          <w:sz w:val="24"/>
          <w:szCs w:val="24"/>
        </w:rPr>
        <w:t>, Devon.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ab/>
      </w:r>
      <w:r w:rsidRPr="00D204A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204A2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www.medievalgenealogy.org.uk/fines/abstracts/CP_25_1_45_76.shtml</w:t>
        </w:r>
      </w:hyperlink>
      <w:r w:rsidRPr="00D204A2">
        <w:rPr>
          <w:rFonts w:ascii="Times New Roman" w:hAnsi="Times New Roman" w:cs="Times New Roman"/>
          <w:sz w:val="24"/>
          <w:szCs w:val="24"/>
        </w:rPr>
        <w:t>)</w:t>
      </w: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482A" w:rsidRPr="00D204A2" w:rsidRDefault="007B482A" w:rsidP="007B48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04A2">
        <w:rPr>
          <w:rFonts w:ascii="Times New Roman" w:hAnsi="Times New Roman" w:cs="Times New Roman"/>
          <w:sz w:val="24"/>
          <w:szCs w:val="24"/>
        </w:rPr>
        <w:t>8 July 2015</w:t>
      </w:r>
    </w:p>
    <w:p w:rsidR="006B2F86" w:rsidRPr="00E71FC3" w:rsidRDefault="007B482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82A" w:rsidRDefault="007B482A" w:rsidP="00E71FC3">
      <w:pPr>
        <w:spacing w:after="0" w:line="240" w:lineRule="auto"/>
      </w:pPr>
      <w:r>
        <w:separator/>
      </w:r>
    </w:p>
  </w:endnote>
  <w:endnote w:type="continuationSeparator" w:id="0">
    <w:p w:rsidR="007B482A" w:rsidRDefault="007B48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82A" w:rsidRDefault="007B482A" w:rsidP="00E71FC3">
      <w:pPr>
        <w:spacing w:after="0" w:line="240" w:lineRule="auto"/>
      </w:pPr>
      <w:r>
        <w:separator/>
      </w:r>
    </w:p>
  </w:footnote>
  <w:footnote w:type="continuationSeparator" w:id="0">
    <w:p w:rsidR="007B482A" w:rsidRDefault="007B48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2A"/>
    <w:rsid w:val="007B482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42C8BE-ACCC-4ADE-B80C-5725F265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B48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6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2016-04-17T19:59:00Z</dcterms:created>
  <dcterms:modified xsi:type="dcterms:W3CDTF">2016-04-17T19:59:00Z</dcterms:modified>
</cp:coreProperties>
</file>